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139" w:rsidRDefault="00996139" w:rsidP="00996139">
      <w:pPr>
        <w:rPr>
          <w:sz w:val="2"/>
        </w:rPr>
      </w:pPr>
      <w:bookmarkStart w:id="0" w:name="Inicio"/>
      <w:bookmarkStart w:id="1" w:name="_GoBack"/>
      <w:bookmarkEnd w:id="0"/>
      <w:bookmarkEnd w:id="1"/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 w:rsidRPr="00996139">
        <w:rPr>
          <w:b/>
        </w:rPr>
        <w:t>SECRETARÍA XERAL TÉCNICA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COORDINACIÓN ECONÓMICA E CONTRATACIÓN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ED.201.00.002.15770.049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 w:rsidRPr="00996139">
        <w:rPr>
          <w:b/>
        </w:rPr>
        <w:t>DIRECCIÓN XERAL DE CULTURA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DIRECCIÓN XERAL DE CULTURA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ED.501.00.000.15770.072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ED.501.00.000.15770.074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ED.501.00.000.15770.076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ARQUIVOS E MUSEOS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ED.501.00.002.15770.065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GALEGO DE ARTE CONTEMPORÁNEO (CGAC)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ED.501.00.003.15770.140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 w:rsidRPr="00996139">
        <w:rPr>
          <w:b/>
        </w:rPr>
        <w:t>DIRECCIÓN XERAL DO PATRIMONIO CULTURAL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DO PATRIMONIO CULTURAL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ED.601.00.000.15770.112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ED.601.00.000.15770.113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ED.601.00.000.15770.114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AXENCIA GALEGA DAS INDUSTRIAS CULTURAIS (AGADIC)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DEPARTAMENTO DE FOMENTO E PROMOCIÓN DE POLÍTICAS CULTURAIS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ED.A11.00.003.15770.026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C1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7.008,96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ED.A11.00.003.15770.042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C1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7.008,96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ED.A11.00.003.15770.044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PERIFERICOS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CIFP “A CARBALLEIRA-MARCOS VALCÁRCEL” (OURENSE)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lastRenderedPageBreak/>
              <w:t>ED.C99.40.204.32001.010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7.008,96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IES “UNIVERSIDADE LABORAL” (OURENSE)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ED.C99.40.308.32001.020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7.008,96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 w:rsidRPr="00996139">
        <w:rPr>
          <w:b/>
        </w:rPr>
        <w:t>SECRETARÍA XERAL TÉCNICA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TÉCNICA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EI.201.00.000.15770.550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EI.201.00.000.15770.555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84"/>
        <w:rPr>
          <w:sz w:val="18"/>
        </w:rPr>
      </w:pPr>
      <w:r>
        <w:rPr>
          <w:b/>
          <w:sz w:val="18"/>
        </w:rPr>
        <w:t>DIRECCIÓN XERAL DE ORIENTACIÓN E PROMOCIÓN LABORAL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DE ORIENTACIÓN E PROMOCIÓN LABORAL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EI.502.00.000.15770.125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PERIFÉRICOS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A CORUÑA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EI.C99.10.000.15001.550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EI.C99.10.000.15001.560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EI.C99.10.000.15001.561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EI.C99.10.000.15001.570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EI.C99.10.000.15001.571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EI.C99.10.000.15001.572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EI.C99.10.000.15001.573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EI.C99.10.000.15001.574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LUGO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EI.C99.10.000.27001.550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EI.C99.10.000.27001.551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OURENSE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EI.C99.10.000.32001.552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PONTEVEDRA (VIGO)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EI.C99.10.000.36560.551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DA FUNCIÓN PÚBLICA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DA FUNCIÓN PÚBLICA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FC.C07.00.000.15770.110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PROGRAMADOR/A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11.219,60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FC.C07.00.000.15770.120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FC.C07.00.000.15770.121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AXENCIA GALEGA DE INFRAESTRUTURAS (AXI)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AXENCIA GALEGA DE INFRAESTRUTURAS (AXI)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IV.A10.00.000.15770.521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IV.A10.00.000.15770.522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IV.A10.00.000.15770.524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AXENCIA GALEGA DE INFRAESTRUTURAS (SERVIZOS PERIFÉRICOS)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SERVIZO PROVINCIAL DA AXENCIA GALEGA DE INFRAESTRUTURAS DA CORUÑA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IV.A19.10.000.15001.194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SECRETARÍA XERAL TÉCNICA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SECRETARÍA XERAL TÉCNICA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IV.C02.00.000.15770.320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IV.C02.00.000.15770.321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IV.C02.00.000.15770.322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IV.C02.00.000.15770.323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IV.C02.00.000.15770.324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PERIFÉRICOS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A CORUÑA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IV.C99.10.000.15001.230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DELINEANTE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7.562,80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EBD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IV.C99.10.000.15001.240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lastRenderedPageBreak/>
        <w:t>ENTIDADE PÚBLICA EMPRESARIAL AUGAS DE GALICIA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DIRECCIÓN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IV.E10.00.000.15770.110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IV.E10.00.000.15770.111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IV.E10.00.000.15770.112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IV.E10.00.000.15770.113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I.G.V.S. / ÁREAS PROVINCIAIS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ÁREA PROVINCIAL LUGO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MA.O19.10.000.27001.110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MA.O19.10.000.27001.111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INSTITUTO DE ESTUDOS DO TERRITORIO (IET)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INSTITUTO DE ESTUDOS DO TERRITORIO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MA.O31.00.000.15770.156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DELINEANTE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7.562,80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EBD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578-992</w:t>
            </w: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DEFENSA DO MONTE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DE DEFENSA DO MONTE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MR.C03.00.000.15770.009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C1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7.008,96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MR.C03.00.000.15770.100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C1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7.008,96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PLANIFICACIÓN E ORDENACIÓN FORESTAL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DE PLANIFICACIÓN E ORDENACIÓN FORESTAL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MR.C04.00.000.15770.100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C1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7.008,96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MR.C04.00.000.15770.104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C1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7.008,96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GANDARÍA, AGRICULTURA E INDUSTRIAS AGROALIMENTARIAS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DA CADEA E INDUSTRIAS AGROALIMENTARIAS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MR.C05.00.003.15770.130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F.O.G.GA. / SERVIZOS TERRITORIAIS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SERVIZO TERRITORIAL DE PONTEVEDRA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MR.O19.10.000.36001.110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SECRETARÍA XERAL TÉCNICA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VICESECRETARÍA XERAL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PR.C02.00.002.15770.212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COORDINACIÓN DE SERVIZOS TRANSVERSAIS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PR.C02.00.005.15770.144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DELINEANTE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7.562,80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EBD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PERIFÉRICOS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A CORUÑA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PR.C99.10.000.15001.300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C1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7.008,96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ESCOLA GALEGA DE ADMINISTRACIÓN PÚBLICA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GALEGA DE ADMINISTRACIÓN PÚBLICA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PR.O10.00.000.15770.106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PR.O10.00.000.15770.107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PR.O10.00.000.15770.108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PR.O10.00.000.15770.109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SECRETARÍA XERAL DE IGUALDADE - SERVIZOS PERIFÉRICOS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SECRETARÍA XERAL DE IGUALDADE - SERVIZOS PERIFÉRICOS (OURENSE)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PR.V29.10.000.32001.110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C1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7.008,96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SECRETARÍA XERAL TÉCNICA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SECRETARÍA XERAL TÉCNICA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PS.C02.00.000.15770.121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PS.C02.00.000.15770.130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PS.C02.00.000.15770.131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PS.C02.00.000.15770.132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lastRenderedPageBreak/>
              <w:t>PS.C02.00.000.15770.133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PS.C02.00.000.15770.134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PS.C02.00.000.15770.135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INCLUSIÓN SOCIAL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DE INCLUSIÓN SOCIAL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PS.C04.00.000.15770.160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PS.C04.00.000.15770.161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PS.C04.00.000.15770.162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PERSOAS CON DISCAPACIDADE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DE PERSOAS CON DISCAPACIDADE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PS.C05.00.000.15770.264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MAIORES E ATENCIÓN SOCIOSANITARIA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DE MAIORES E ATENCIÓN SOCIOSANITARIA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PS.C06.00.000.15770.265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PERIFÉRICOS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A CORUÑA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PS.C99.10.000.15001.460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PS.C99.10.000.15001.461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PS.C99.10.000.15001.462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PS.C99.10.000.15001.463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PS.C99.10.000.15001.464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PS.C99.10.000.15001.467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PS.C99.10.000.15001.468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PS.C99.10.000.15001.469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PS.C99.10.000.15001.470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PS.C99.10.000.15001.471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lastRenderedPageBreak/>
              <w:t>PS.C99.10.000.15001.472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PS.C99.10.000.15001.473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PS.C99.10.000.15001.474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PS.C99.10.000.15001.475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PS.C99.10.000.15001.477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PS.C99.10.000.15001.478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PS.C99.10.000.15001.479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PS.C99.10.000.15001.480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PS.C99.10.000.15001.481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PS.C99.10.000.15001.482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PS.C99.10.000.15001.483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PS.C99.10.000.15001.484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PS.C99.10.000.15001.485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PS.C99.10.000.15001.486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PS.C99.10.000.15001.487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LUGO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PS.C99.10.000.27001.460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PS.C99.10.000.27001.461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PS.C99.10.000.27001.462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PS.C99.10.000.27001.463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PS.C99.10.000.27001.465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PS.C99.10.000.27001.466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PS.C99.10.000.27001.467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PS.C99.10.000.27001.468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OURENSE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PS.C99.10.000.32001.430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PS.C99.10.000.32001.431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lastRenderedPageBreak/>
              <w:t>PS.C99.10.000.32001.432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PS.C99.10.000.32001.433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PS.C99.10.000.32001.434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PS.C99.10.000.32001.435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PS.C99.10.000.32001.436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PS.C99.10.000.32001.437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PS.C99.10.000.32001.438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PS.C99.10.000.32001.439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PS.C99.10.000.32001.440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C1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7.008,96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VIGO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PS.C99.10.000.36560.570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PS.C99.10.000.36560.572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PS.C99.10.000.36560.574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PS.C99.10.000.36560.576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PS.C99.10.000.36560.577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PS.C99.10.000.36560.578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PS.C99.10.000.36560.580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PS.C99.10.000.36560.581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PS.C99.10.000.36560.582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PS.C99.10.000.36560.583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PS.C99.10.000.36560.584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AXENCIA PARA A MODERNIZACIÓN TECNOLÓXICA DE GALICIA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ÁREA DE ADMINISTRACIÓN DIXITAL - DEPARTAMENTO PROVINCIAL A CORUÑA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PX.A11.00.401.15001.050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OPERADOR/A DE ORDENADOR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PX.A11.00.401.15001.051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OPERADOR/A DE ORDENADOR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PX.A11.00.401.15001.053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OPERADOR/A DE ORDENADOR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ÁREA DE INFRAESTRUTURAS E SEGURIDADE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lastRenderedPageBreak/>
              <w:t>PX.A11.00.003.15770.220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PROGRAMADOR/A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11.219,60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ÁREA DE ADMINISTRACIÓN DIXITAL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PX.A11.00.004.15770.210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PROGRAMADOR/A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11.219,60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PX.A11.00.004.15770.220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OPERADOR/A DE ORDENADOR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PX.A11.00.004.15770.221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OPERADOR/A DE ORDENADOR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PX.A11.00.004.15770.222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OPERADOR/A DE ORDENADOR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PX.A11.00.004.15770.223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OPERADOR/A DE ORDENADOR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PX.A11.00.004.15770.224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OPERADOR/A DE ORDENADOR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PX.A11.00.004.15770.225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OPERADOR/A DE ORDENADOR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PX.A11.00.004.15770.226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OPERADOR/A DE ORDENADOR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PX.A11.00.004.15770.227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OPERADOR/A DE ORDENADOR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PX.A11.00.004.15770.228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OPERADOR/A DE ORDENADOR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PX.A11.00.004.15770.229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OPERADOR/A DE ORDENADOR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PX.A11.00.004.15770.230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OPERADOR/A DE ORDENADOR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PX.A11.00.004.15770.231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OPERADOR/A DE ORDENADOR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PX.A11.00.004.15770.232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OPERADOR/A DE ORDENADOR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PX.A11.00.004.15770.233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OPERADOR/A DE ORDENADOR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PX.A11.00.004.15770.234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OPERADOR/A DE ORDENADOR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PX.A11.00.004.15770.235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OPERADOR/A DE ORDENADOR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PX.A11.00.004.15770.250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PX.A11.00.004.15770.251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ÁREA DE SOLUCIÓNS TECNOLÓXICAS SECTORIAIS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PX.A11.00.005.15770.230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PROGRAMADOR/A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11.219,60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PX.A11.00.005.15770.240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OPERADOR/A DE ORDENADOR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PX.A11.00.005.15770.241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OPERADOR/A DE ORDENADOR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PX.A11.00.005.15770.250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ÁREA DE ADMINISTRACIÓN DIXITAL - DEPARTAMENTO PROVINCIAL LUGO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lastRenderedPageBreak/>
              <w:t>PX.A11.00.403.27001.050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OPERADOR/A DE ORDENADOR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PX.A11.00.403.27001.051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OPERADOR/A DE ORDENADOR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PX.A11.00.403.27001.052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OPERADOR/A DE ORDENADOR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PX.A11.00.403.27001.060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ÁREA DE ADMINISTRACIÓN DIXITAL - DEPARTAMENTO PROVINCIAL OURENSE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PX.A11.00.405.32001.050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OPERADOR/A DE ORDENADOR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PX.A11.00.405.32001.051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OPERADOR/A DE ORDENADOR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PX.A11.00.405.32001.052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OPERADOR/A DE ORDENADOR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ÁREA DE ADMINISTRACIÓN DIXITAL - DEPARTAMENTO PROVINCIAL PONTEVEDRA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PX.A11.00.406.36001.051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OPERADOR/A DE ORDENADOR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PX.A11.00.406.36001.060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ÁREA DE ADMINISTRACIÓN DIXITAL - DEPARTAMENTO PROVINCIAL PONTEVEDRA (VIGO)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PX.A11.00.407.36560.051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OPERADOR/A DE ORDENADOR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AXENCIA TURISMO DE GALICIA (SERVIZOS PERIFÉRICOS)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ÁREA PROVINCIAL DA CORUÑA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PX.A29.10.000.15001.100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SECRETARIA XERAL TÉCNICA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VICESECRETARÍA XERAL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SA.C02.00.001.15770.050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RÉXIME XURÍDICO E ADMINISTRATIVO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SA.C02.00.002.15770.050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C1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7.008,96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SISTEMAS E TECNOLOXÍAS DA INFORMACIÓN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SA.C02.00.003.15770.050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OPERADOR/A DE ORDENADOR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XCI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SAÚDE PÚBLICA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DE SAÚDE PÚBLICA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lastRenderedPageBreak/>
              <w:t>SA.C03.00.000.15770.048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C1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7.008,96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SA.C03.00.000.15770.049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C1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7.008,96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SA.C03.00.000.15770.050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INFORMACIÓN SOBRE SAÚDE E EPIDEMIOLOXIA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SA.C03.00.001.15770.110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C1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7.008,96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PROGRAMAS DE CONTROL DE RISCOS AMBIENTAIS PARA A SAÚDE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SA.C03.00.002.15770.070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PROGRAMAS DE FOMENTO DE ESTILOS DE VIDA SAUDABLES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SA.C03.00.003.15770.070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 (CANCRO DE MAMA)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MOBILIDADE XEOGRÁFICA.</w:t>
            </w: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SA.C03.00.003.15770.071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 (CANCRO DE MAMA)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MOBILIDADE XEOGRÁFICA.</w:t>
            </w: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SA.C03.00.003.15770.072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 (CANCRO DE MAMA)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MOBILIDADE XEOGRÁFICA.</w:t>
            </w: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LABORATORIO DE SAUDE PÚBLICA DE GALICIA (LUGO)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SA.C03.00.201.27001.160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AXUDANTE/A ADMINISTRACIÓN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7.338,24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C1-C2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PERIFÉRICOS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DA CORUÑA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SA.C99.10.000.15001.091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SERVIZO DE ALERTAS EPIDEMIOLÓXICAS (A CORUÑA)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SA.C99.10.004.15001.065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 (CANCRO DE MAMA)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MOBILIDADE XEOGRÁFICA.</w:t>
            </w: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SA.C99.10.004.15001.066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 (CANCRO DE MAMA)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MOBILIDADE XEOGRÁFICA.</w:t>
            </w: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SA.C99.10.004.15001.067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 (CANCRO DE MAMA)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MOBILIDADE XEOGRÁFICA.</w:t>
            </w: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SERVIZO VETERINARIO SAÚDE PÚBLICA (ZONA: A CORUÑA)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SA.C99.20.005.15001.100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SERVIZO VETERINARIO SAÚDE PÚBLICA (ZONA: FERROL)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SA.C99.20.005.15350.050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SERVIZO VETERINARIO SAÚDE PÚBLICA (ZONA: NOIA)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lastRenderedPageBreak/>
              <w:t>SA.C99.20.005.15560.050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SERVIZO VETERINARIO SAÚDE PÚBLICA (ZONA: SANTIAGO)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SA.C99.20.005.15770.100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SERVIZO VETERINARIO SAÚDE PÚBLICA (ZONA: MONFORTE DE LEMOS)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SA.C99.20.005.27300.050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DE OURENSE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SA.C99.10.000.32001.051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SERVIZO DE ALERTAS EPIDEMIOLÓXICAS (PONTEVEDRA)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SA.C99.10.004.36001.060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 (CANCRO DE MAMA)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MOBILIDADE XEOGRÁFICA.</w:t>
            </w: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SERVIZO VETERINARIO SAÚDE PÚBLICA (ZONA: PONTEVEDRA)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SA.C99.20.005.36001.100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SERVIZO VETERINARIO SAÚDE PÚBLICA (ZONA: LALÍN)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SA.C99.20.005.36240.050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ASISTENCIA SANITARIA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DE ASISTENCIA SANITARIA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SA.S03.00.000.15770.050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DESTINO: AXENCIA GALEGA DE SANGUE, ÓRGANOS E TECIDOS.</w:t>
            </w: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ATENCIÓN PRIMARIA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SA.S03.00.001.15770.050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XESTIÓN ASISTENCIAL E INNOVACIÓN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SA.S03.00.003.15770.050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RECURSOS ECONÓMICOS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ORZAMENTOS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SA.S04.00.001.15770.100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SA.S04.00.001.15770.101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lastRenderedPageBreak/>
              <w:t>SA.S04.00.001.15770.102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SA.S04.00.001.15770.103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SA.S04.00.001.15770.104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COMPRAS E SERVIZOS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SA.S04.00.002.15770.050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SA.S04.00.002.15770.055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SA.S04.00.002.15770.056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INVESTIMENTOS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SA.S04.00.003.15770.111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 w:rsidP="00996139">
      <w:pPr>
        <w:rPr>
          <w:sz w:val="2"/>
        </w:rPr>
      </w:pPr>
    </w:p>
    <w:p w:rsidR="00996139" w:rsidRDefault="00996139" w:rsidP="00996139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PERIFÉRICOS</w:t>
      </w:r>
    </w:p>
    <w:p w:rsidR="00996139" w:rsidRDefault="00996139" w:rsidP="00996139">
      <w:pPr>
        <w:rPr>
          <w:sz w:val="8"/>
        </w:rPr>
      </w:pPr>
    </w:p>
    <w:p w:rsidR="00996139" w:rsidRDefault="00996139" w:rsidP="0099613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RELFAS</w:t>
      </w:r>
    </w:p>
    <w:p w:rsidR="00996139" w:rsidRDefault="00996139" w:rsidP="00996139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996139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TR.C99.40.404.36560.011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7.562,80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96139" w:rsidRDefault="00996139" w:rsidP="00FB28B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  <w:p w:rsidR="00996139" w:rsidRDefault="00996139" w:rsidP="00FB28B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96139" w:rsidRDefault="00996139">
      <w:pPr>
        <w:pStyle w:val="Encabezado"/>
        <w:tabs>
          <w:tab w:val="clear" w:pos="4252"/>
          <w:tab w:val="clear" w:pos="8504"/>
        </w:tabs>
        <w:sectPr w:rsidR="00996139">
          <w:headerReference w:type="default" r:id="rId7"/>
          <w:footerReference w:type="default" r:id="rId8"/>
          <w:headerReference w:type="first" r:id="rId9"/>
          <w:footerReference w:type="first" r:id="rId10"/>
          <w:pgSz w:w="16840" w:h="11907" w:orient="landscape" w:code="9"/>
          <w:pgMar w:top="266" w:right="363" w:bottom="567" w:left="363" w:header="425" w:footer="720" w:gutter="0"/>
          <w:cols w:space="720"/>
          <w:titlePg/>
        </w:sectPr>
      </w:pPr>
    </w:p>
    <w:p w:rsidR="00996139" w:rsidRDefault="00996139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lastRenderedPageBreak/>
        <w:t xml:space="preserve">        </w:t>
      </w:r>
      <w:r>
        <w:rPr>
          <w:b/>
          <w:u w:val="single"/>
        </w:rPr>
        <w:t>CÓDIGO - DESCRICIÓN DAS FORMAS DE PROVISIÓN</w:t>
      </w:r>
    </w:p>
    <w:p w:rsidR="00996139" w:rsidRDefault="00996139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996139" w:rsidRDefault="00996139">
      <w:pPr>
        <w:pStyle w:val="Encabezado"/>
        <w:tabs>
          <w:tab w:val="clear" w:pos="4252"/>
          <w:tab w:val="clear" w:pos="8504"/>
        </w:tabs>
      </w:pPr>
      <w:r>
        <w:tab/>
        <w:t>C</w:t>
      </w:r>
      <w:r>
        <w:tab/>
        <w:t>CONCURSO</w:t>
      </w:r>
    </w:p>
    <w:p w:rsidR="00996139" w:rsidRDefault="00996139">
      <w:pPr>
        <w:pStyle w:val="Encabezado"/>
        <w:tabs>
          <w:tab w:val="clear" w:pos="4252"/>
          <w:tab w:val="clear" w:pos="8504"/>
        </w:tabs>
      </w:pPr>
    </w:p>
    <w:p w:rsidR="00996139" w:rsidRDefault="00996139">
      <w:pPr>
        <w:pStyle w:val="Encabezado"/>
        <w:tabs>
          <w:tab w:val="clear" w:pos="4252"/>
          <w:tab w:val="clear" w:pos="8504"/>
        </w:tabs>
      </w:pPr>
    </w:p>
    <w:p w:rsidR="00996139" w:rsidRDefault="00996139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FORMACIÓNS ESPECÍFICAS</w:t>
      </w:r>
    </w:p>
    <w:p w:rsidR="00996139" w:rsidRDefault="00996139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996139" w:rsidRDefault="00996139">
      <w:pPr>
        <w:pStyle w:val="Encabezado"/>
        <w:tabs>
          <w:tab w:val="clear" w:pos="4252"/>
          <w:tab w:val="clear" w:pos="8504"/>
        </w:tabs>
      </w:pPr>
      <w:r>
        <w:tab/>
        <w:t>578</w:t>
      </w:r>
      <w:r>
        <w:tab/>
        <w:t>COÑECEMENTOS EN EDICIÓN CARTOGRÁFICA E FOTOGRAMÉTRICA (MÉRITO).</w:t>
      </w:r>
    </w:p>
    <w:p w:rsidR="00996139" w:rsidRDefault="00996139">
      <w:pPr>
        <w:pStyle w:val="Encabezado"/>
        <w:tabs>
          <w:tab w:val="clear" w:pos="4252"/>
          <w:tab w:val="clear" w:pos="8504"/>
        </w:tabs>
      </w:pPr>
      <w:r>
        <w:tab/>
        <w:t>992</w:t>
      </w:r>
      <w:r>
        <w:tab/>
        <w:t>COÑECEMENTOS DE SISTEMAS DE INFORMACIÓN XEOGRÁFICA (R.I.)</w:t>
      </w:r>
    </w:p>
    <w:p w:rsidR="00996139" w:rsidRDefault="00996139">
      <w:pPr>
        <w:pStyle w:val="Encabezado"/>
        <w:tabs>
          <w:tab w:val="clear" w:pos="4252"/>
          <w:tab w:val="clear" w:pos="8504"/>
        </w:tabs>
      </w:pPr>
    </w:p>
    <w:p w:rsidR="00996139" w:rsidRDefault="00996139">
      <w:pPr>
        <w:pStyle w:val="Encabezado"/>
        <w:tabs>
          <w:tab w:val="clear" w:pos="4252"/>
          <w:tab w:val="clear" w:pos="8504"/>
        </w:tabs>
      </w:pPr>
    </w:p>
    <w:p w:rsidR="00996139" w:rsidRDefault="00996139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DOS CORPOS/ESCALAS</w:t>
      </w:r>
    </w:p>
    <w:p w:rsidR="00996139" w:rsidRDefault="00996139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996139" w:rsidRDefault="00996139">
      <w:pPr>
        <w:pStyle w:val="Encabezado"/>
        <w:tabs>
          <w:tab w:val="clear" w:pos="4252"/>
          <w:tab w:val="clear" w:pos="8504"/>
        </w:tabs>
      </w:pPr>
      <w:r>
        <w:tab/>
        <w:t>EBD</w:t>
      </w:r>
      <w:r>
        <w:tab/>
        <w:t>ESPECIAL (ESC. TÉCNICA DE DELINEANTES)</w:t>
      </w:r>
    </w:p>
    <w:p w:rsidR="00996139" w:rsidRDefault="00996139">
      <w:pPr>
        <w:pStyle w:val="Encabezado"/>
        <w:tabs>
          <w:tab w:val="clear" w:pos="4252"/>
          <w:tab w:val="clear" w:pos="8504"/>
        </w:tabs>
      </w:pPr>
      <w:r>
        <w:tab/>
        <w:t>EBS1</w:t>
      </w:r>
      <w:r>
        <w:tab/>
        <w:t>ESPECIAL (ESC. AXENTES TÉCN. FACULTATIVOS - ESP. EDUCACIÓN INFANTIL)</w:t>
      </w:r>
    </w:p>
    <w:p w:rsidR="00996139" w:rsidRDefault="00996139">
      <w:pPr>
        <w:pStyle w:val="Encabezado"/>
        <w:tabs>
          <w:tab w:val="clear" w:pos="4252"/>
          <w:tab w:val="clear" w:pos="8504"/>
        </w:tabs>
      </w:pPr>
      <w:r>
        <w:tab/>
        <w:t>XCI</w:t>
      </w:r>
      <w:r>
        <w:tab/>
        <w:t>XERAL (ESCALA TÉCNICA AUXILIAR DE INFORMÁTICA)</w:t>
      </w:r>
    </w:p>
    <w:p w:rsidR="00996139" w:rsidRDefault="00996139">
      <w:pPr>
        <w:pStyle w:val="Encabezado"/>
        <w:tabs>
          <w:tab w:val="clear" w:pos="4252"/>
          <w:tab w:val="clear" w:pos="8504"/>
        </w:tabs>
      </w:pPr>
    </w:p>
    <w:p w:rsidR="00996139" w:rsidRDefault="00996139">
      <w:pPr>
        <w:pStyle w:val="Encabezado"/>
        <w:tabs>
          <w:tab w:val="clear" w:pos="4252"/>
          <w:tab w:val="clear" w:pos="8504"/>
        </w:tabs>
      </w:pPr>
    </w:p>
    <w:p w:rsidR="00996139" w:rsidRDefault="00996139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DOUTRAS ADMINISTRACIÓNS</w:t>
      </w:r>
    </w:p>
    <w:p w:rsidR="00996139" w:rsidRDefault="00996139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DE4FF0" w:rsidRDefault="00996139">
      <w:pPr>
        <w:pStyle w:val="Encabezado"/>
        <w:tabs>
          <w:tab w:val="clear" w:pos="4252"/>
          <w:tab w:val="clear" w:pos="8504"/>
        </w:tabs>
      </w:pPr>
      <w:r>
        <w:tab/>
        <w:t>AXG</w:t>
      </w:r>
      <w:r>
        <w:tab/>
        <w:t xml:space="preserve">ADSCRICIÓN EXCLUSIVA A FUNCIONARIOS DA XUNTA DE GALICIA. </w:t>
      </w:r>
    </w:p>
    <w:sectPr w:rsidR="00DE4FF0">
      <w:headerReference w:type="first" r:id="rId11"/>
      <w:pgSz w:w="16840" w:h="11907" w:orient="landscape" w:code="9"/>
      <w:pgMar w:top="266" w:right="363" w:bottom="567" w:left="363" w:header="42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139" w:rsidRDefault="00996139">
      <w:pPr>
        <w:pStyle w:val="Encabezado"/>
      </w:pPr>
      <w:r>
        <w:separator/>
      </w:r>
    </w:p>
  </w:endnote>
  <w:endnote w:type="continuationSeparator" w:id="0">
    <w:p w:rsidR="00996139" w:rsidRDefault="00996139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84" w:rsidRDefault="00137084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996139">
      <w:rPr>
        <w:rStyle w:val="Nmerodepgina"/>
        <w:noProof/>
        <w:sz w:val="16"/>
      </w:rPr>
      <w:t>4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84" w:rsidRDefault="00137084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996139">
      <w:rPr>
        <w:rStyle w:val="Nmerodepgina"/>
        <w:noProof/>
        <w:sz w:val="16"/>
      </w:rPr>
      <w:t>1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139" w:rsidRDefault="00996139">
      <w:pPr>
        <w:pStyle w:val="Encabezado"/>
      </w:pPr>
      <w:r>
        <w:separator/>
      </w:r>
    </w:p>
  </w:footnote>
  <w:footnote w:type="continuationSeparator" w:id="0">
    <w:p w:rsidR="00996139" w:rsidRDefault="00996139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84" w:rsidRDefault="00996139">
    <w:pPr>
      <w:pStyle w:val="Encabezado"/>
      <w:ind w:right="84"/>
      <w:jc w:val="right"/>
      <w:rPr>
        <w:b/>
      </w:rPr>
    </w:pPr>
    <w:r>
      <w:rPr>
        <w:b/>
      </w:rPr>
      <w:t>17/04/2024</w:t>
    </w:r>
  </w:p>
  <w:p w:rsidR="00137084" w:rsidRDefault="00996139">
    <w:pPr>
      <w:pStyle w:val="Encabezado"/>
      <w:rPr>
        <w:b/>
        <w:u w:val="double"/>
      </w:rPr>
    </w:pPr>
    <w:r>
      <w:rPr>
        <w:b/>
        <w:u w:val="double"/>
      </w:rPr>
      <w:t>XUNTA DE GALICIA</w:t>
    </w:r>
  </w:p>
  <w:p w:rsidR="00137084" w:rsidRDefault="00137084">
    <w:pPr>
      <w:pStyle w:val="Encabezado"/>
      <w:jc w:val="center"/>
      <w:rPr>
        <w:b/>
        <w:sz w:val="24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71"/>
      <w:gridCol w:w="4990"/>
      <w:gridCol w:w="340"/>
      <w:gridCol w:w="794"/>
      <w:gridCol w:w="567"/>
      <w:gridCol w:w="747"/>
      <w:gridCol w:w="1428"/>
      <w:gridCol w:w="624"/>
      <w:gridCol w:w="624"/>
      <w:gridCol w:w="1134"/>
      <w:gridCol w:w="1134"/>
      <w:gridCol w:w="2077"/>
    </w:tblGrid>
    <w:tr w:rsidR="00DE4FF0" w:rsidTr="00DE4FF0">
      <w:tblPrEx>
        <w:tblCellMar>
          <w:top w:w="0" w:type="dxa"/>
          <w:bottom w:w="0" w:type="dxa"/>
        </w:tblCellMar>
      </w:tblPrEx>
      <w:trPr>
        <w:cantSplit/>
      </w:trPr>
      <w:tc>
        <w:tcPr>
          <w:tcW w:w="1871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990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40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94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7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47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28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4" w:type="dxa"/>
          <w:vAlign w:val="bottom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4" w:type="dxa"/>
          <w:vAlign w:val="bottom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34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34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077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137084" w:rsidRDefault="00137084">
    <w:pPr>
      <w:pStyle w:val="Encabezado"/>
      <w:jc w:val="both"/>
      <w:rPr>
        <w:sz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84" w:rsidRDefault="00996139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XUNTA DE GALICIA</w:t>
    </w:r>
  </w:p>
  <w:p w:rsidR="00137084" w:rsidRDefault="00996139">
    <w:pPr>
      <w:pStyle w:val="Encabezado"/>
      <w:ind w:right="84"/>
      <w:jc w:val="right"/>
      <w:rPr>
        <w:b/>
      </w:rPr>
    </w:pPr>
    <w:r>
      <w:rPr>
        <w:b/>
      </w:rPr>
      <w:t>17/04/2024</w:t>
    </w:r>
  </w:p>
  <w:p w:rsidR="00137084" w:rsidRDefault="00137084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funcionario</w:t>
    </w:r>
  </w:p>
  <w:p w:rsidR="00137084" w:rsidRDefault="00137084">
    <w:pPr>
      <w:pStyle w:val="Encabezado"/>
      <w:ind w:right="84"/>
      <w:jc w:val="center"/>
      <w:rPr>
        <w:b/>
        <w:sz w:val="12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71"/>
      <w:gridCol w:w="4990"/>
      <w:gridCol w:w="340"/>
      <w:gridCol w:w="794"/>
      <w:gridCol w:w="567"/>
      <w:gridCol w:w="747"/>
      <w:gridCol w:w="1428"/>
      <w:gridCol w:w="624"/>
      <w:gridCol w:w="624"/>
      <w:gridCol w:w="1134"/>
      <w:gridCol w:w="1134"/>
      <w:gridCol w:w="2077"/>
    </w:tblGrid>
    <w:tr w:rsidR="00842BA9" w:rsidTr="00842BA9">
      <w:tblPrEx>
        <w:tblCellMar>
          <w:top w:w="0" w:type="dxa"/>
          <w:bottom w:w="0" w:type="dxa"/>
        </w:tblCellMar>
      </w:tblPrEx>
      <w:trPr>
        <w:cantSplit/>
      </w:trPr>
      <w:tc>
        <w:tcPr>
          <w:tcW w:w="1871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990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40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94" w:type="dxa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7" w:type="dxa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47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28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4" w:type="dxa"/>
          <w:vAlign w:val="bottom"/>
        </w:tcPr>
        <w:p w:rsidR="00842BA9" w:rsidRDefault="00842BA9" w:rsidP="00A4206C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4" w:type="dxa"/>
          <w:vAlign w:val="bottom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34" w:type="dxa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34" w:type="dxa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077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137084" w:rsidRDefault="00137084">
    <w:pPr>
      <w:pStyle w:val="Encabezado"/>
      <w:rPr>
        <w:sz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139" w:rsidRDefault="00996139">
    <w:pPr>
      <w:pStyle w:val="Encabezado"/>
      <w:rPr>
        <w:sz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 w:comments="0" w:insDel="0" w:formatting="0"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139"/>
    <w:rsid w:val="00137084"/>
    <w:rsid w:val="00842BA9"/>
    <w:rsid w:val="008944AC"/>
    <w:rsid w:val="00996139"/>
    <w:rsid w:val="00A4206C"/>
    <w:rsid w:val="00BD1C7A"/>
    <w:rsid w:val="00CF36AF"/>
    <w:rsid w:val="00DD0DF1"/>
    <w:rsid w:val="00DE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Xesti&#243;n%20RPT\Plantill\RPTFU97S_SG_F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RPTFU97S_SG_F.DOT</Template>
  <TotalTime>2</TotalTime>
  <Pages>14</Pages>
  <Words>3615</Words>
  <Characters>19886</Characters>
  <Application>Microsoft Office Word</Application>
  <DocSecurity>0</DocSecurity>
  <Lines>165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Listado RPT de funcionarios con "aadmin" sen vacantes, versión w97</vt:lpstr>
    </vt:vector>
  </TitlesOfParts>
  <Company>XUNTA DE GALICIA</Company>
  <LinksUpToDate>false</LinksUpToDate>
  <CharactersWithSpaces>23455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Listado RPT de funcionarios con "aadmin" sen vacantes, versión w97</dc:title>
  <dc:creator>HP Inc.</dc:creator>
  <cp:lastModifiedBy>HP Inc.</cp:lastModifiedBy>
  <cp:revision>1</cp:revision>
  <cp:lastPrinted>1601-01-01T00:00:00Z</cp:lastPrinted>
  <dcterms:created xsi:type="dcterms:W3CDTF">2024-04-17T17:39:00Z</dcterms:created>
  <dcterms:modified xsi:type="dcterms:W3CDTF">2024-04-17T17:41:00Z</dcterms:modified>
</cp:coreProperties>
</file>